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18B2C7B6" w14:textId="77777777" w:rsidR="00BB388C" w:rsidRDefault="00B204E3" w:rsidP="00BF54FE">
      <w:pPr>
        <w:pStyle w:val="Titul2"/>
      </w:pPr>
      <w:r>
        <w:t xml:space="preserve">Název zakázky: </w:t>
      </w:r>
    </w:p>
    <w:p w14:paraId="53C30DF4" w14:textId="418ED4C5" w:rsidR="00EB46E5" w:rsidRPr="00BF54FE" w:rsidRDefault="00B204E3" w:rsidP="00BF54FE">
      <w:pPr>
        <w:pStyle w:val="Titul2"/>
      </w:pPr>
      <w:r>
        <w:t>„</w:t>
      </w:r>
      <w:r w:rsidR="00BB388C" w:rsidRPr="00286C87">
        <w:t xml:space="preserve">Rekonstrukce </w:t>
      </w:r>
      <w:proofErr w:type="spellStart"/>
      <w:r w:rsidR="00BB388C" w:rsidRPr="00286C87">
        <w:t>žst</w:t>
      </w:r>
      <w:proofErr w:type="spellEnd"/>
      <w:r w:rsidR="00BB388C" w:rsidRPr="00286C87">
        <w:t>. Turnov – Technologie</w:t>
      </w:r>
      <w:r w:rsidR="00CF5CEE">
        <w:t>“</w:t>
      </w:r>
    </w:p>
    <w:p w14:paraId="53C30DF5" w14:textId="77777777" w:rsidR="009226C1" w:rsidRDefault="009226C1" w:rsidP="00B204E3">
      <w:pPr>
        <w:pStyle w:val="Textbezodsazen"/>
      </w:pPr>
    </w:p>
    <w:p w14:paraId="53C30DF6" w14:textId="60FF55B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77F21B0A" w14:textId="77777777" w:rsidR="00633882" w:rsidRDefault="00633882" w:rsidP="00633882">
      <w:pPr>
        <w:pStyle w:val="Textbezodsazen"/>
        <w:rPr>
          <w:i/>
        </w:rPr>
      </w:pPr>
      <w:r w:rsidRPr="00DF3287">
        <w:rPr>
          <w:b/>
          <w:i/>
        </w:rPr>
        <w:t>(Pozn. zadavatele: do nabídkové ceny uvedené zde v Dopise nabídky zahrňte pouze cenu bez DPH týkající se plnění Smlouvy o dílo, nezahrnujte do této částky cenu týkající se plnění Smlouvy o poskytování součinnosti, ta bude uvedena pouze ve Smlouvě o poskytování součinnosti – viz čl. 9.4 Pokynů pro dodavatele.)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16D8787A" w14:textId="77777777" w:rsidR="003712A8" w:rsidRDefault="003712A8" w:rsidP="003712A8">
      <w:pPr>
        <w:pStyle w:val="Odstavec1-1a"/>
        <w:numPr>
          <w:ilvl w:val="0"/>
          <w:numId w:val="0"/>
        </w:numPr>
        <w:ind w:left="680"/>
      </w:pPr>
    </w:p>
    <w:p w14:paraId="061CC87B" w14:textId="77777777" w:rsidR="003712A8" w:rsidRDefault="003712A8" w:rsidP="003712A8">
      <w:pPr>
        <w:pStyle w:val="Odstavec1-1a"/>
        <w:numPr>
          <w:ilvl w:val="0"/>
          <w:numId w:val="0"/>
        </w:numPr>
        <w:rPr>
          <w:lang w:eastAsia="cs-CZ"/>
        </w:rPr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1943C9F0" w14:textId="77777777" w:rsidR="003712A8" w:rsidRDefault="003712A8" w:rsidP="003712A8">
      <w:pPr>
        <w:pStyle w:val="Odstavec1-1a"/>
        <w:numPr>
          <w:ilvl w:val="0"/>
          <w:numId w:val="0"/>
        </w:numPr>
        <w:ind w:left="680" w:hanging="340"/>
      </w:pPr>
    </w:p>
    <w:p w14:paraId="30045B0F" w14:textId="58A6B8F4" w:rsidR="005613A9" w:rsidRDefault="003712A8" w:rsidP="003712A8">
      <w:pPr>
        <w:pStyle w:val="Odstavec1-1a"/>
        <w:numPr>
          <w:ilvl w:val="0"/>
          <w:numId w:val="0"/>
        </w:numPr>
      </w:pPr>
      <w:r w:rsidRPr="00A5674E">
        <w:rPr>
          <w:highlight w:val="yellow"/>
        </w:rPr>
        <w:t>[VLOŽÍ ZHOTOVITEL]</w:t>
      </w:r>
    </w:p>
    <w:p w14:paraId="322626CA" w14:textId="77777777" w:rsidR="005613A9" w:rsidRDefault="005613A9" w:rsidP="005613A9">
      <w:pPr>
        <w:pStyle w:val="Textbezodsazen"/>
      </w:pPr>
    </w:p>
    <w:p w14:paraId="7CAAF323" w14:textId="77777777" w:rsidR="005613A9" w:rsidRDefault="005613A9" w:rsidP="005613A9">
      <w:pPr>
        <w:pStyle w:val="Textbezodsazen"/>
      </w:pPr>
    </w:p>
    <w:p w14:paraId="453E8B2A" w14:textId="77777777" w:rsidR="005613A9" w:rsidRDefault="005613A9" w:rsidP="005613A9">
      <w:pPr>
        <w:pStyle w:val="Textbezodsazen"/>
        <w:jc w:val="left"/>
      </w:pPr>
      <w:r>
        <w:lastRenderedPageBreak/>
        <w:t>V ……………… dne ………………</w:t>
      </w:r>
      <w:r>
        <w:tab/>
      </w:r>
      <w:r>
        <w:tab/>
      </w:r>
      <w:r>
        <w:tab/>
      </w:r>
    </w:p>
    <w:p w14:paraId="0B6D9112" w14:textId="77777777" w:rsidR="005613A9" w:rsidRDefault="005613A9" w:rsidP="005613A9">
      <w:pPr>
        <w:pStyle w:val="Textbezodsazen"/>
        <w:jc w:val="left"/>
      </w:pPr>
    </w:p>
    <w:p w14:paraId="0563059B" w14:textId="77777777" w:rsidR="005613A9" w:rsidRDefault="005613A9" w:rsidP="005613A9">
      <w:pPr>
        <w:pStyle w:val="Textbezodsazen"/>
        <w:jc w:val="left"/>
      </w:pPr>
    </w:p>
    <w:p w14:paraId="42DAC946" w14:textId="77777777" w:rsidR="005613A9" w:rsidRDefault="005613A9" w:rsidP="005613A9">
      <w:pPr>
        <w:pStyle w:val="Textbezodsazen"/>
        <w:jc w:val="left"/>
      </w:pPr>
      <w:r>
        <w:t>………………………………………………………</w:t>
      </w:r>
    </w:p>
    <w:p w14:paraId="5E686496" w14:textId="77777777" w:rsidR="005613A9" w:rsidRDefault="005613A9" w:rsidP="005613A9">
      <w:pPr>
        <w:pStyle w:val="Textbezodsazen"/>
      </w:pPr>
      <w:r w:rsidRPr="000E6ABE">
        <w:rPr>
          <w:highlight w:val="yellow"/>
        </w:rPr>
        <w:t>[VLOŽÍ ZHOTOVITEL]</w:t>
      </w:r>
    </w:p>
    <w:p w14:paraId="65E7A662" w14:textId="77777777" w:rsidR="005613A9" w:rsidRDefault="005613A9" w:rsidP="005613A9">
      <w:pPr>
        <w:pStyle w:val="Textbezodsazen"/>
      </w:pPr>
    </w:p>
    <w:p w14:paraId="02E6D9EB" w14:textId="77777777" w:rsidR="005613A9" w:rsidRDefault="005613A9" w:rsidP="005613A9">
      <w:pPr>
        <w:pStyle w:val="Textbezodsazen"/>
      </w:pPr>
      <w:r>
        <w:t>……………………………………………………………………………</w:t>
      </w:r>
    </w:p>
    <w:p w14:paraId="6D42B774" w14:textId="77777777" w:rsidR="005613A9" w:rsidRDefault="005613A9" w:rsidP="005613A9">
      <w:pPr>
        <w:pStyle w:val="Textbezodsazen"/>
      </w:pPr>
      <w:r>
        <w:t xml:space="preserve">jméno a příjmení výše podepsané odpovědné osoby účastníka zadávacího řízení oprávněné podepsat nabídku dle ZZVZ na základě …………………   </w:t>
      </w:r>
    </w:p>
    <w:p w14:paraId="3384C7FE" w14:textId="77777777" w:rsidR="005613A9" w:rsidRDefault="005613A9" w:rsidP="005613A9">
      <w:pPr>
        <w:pStyle w:val="Textbezodsazen"/>
      </w:pPr>
      <w:r w:rsidRPr="000E6ABE">
        <w:rPr>
          <w:highlight w:val="yellow"/>
        </w:rPr>
        <w:t>[VLOŽÍ ZHOTOVITEL]</w:t>
      </w:r>
    </w:p>
    <w:p w14:paraId="07F92695" w14:textId="77777777" w:rsidR="005613A9" w:rsidRDefault="005613A9" w:rsidP="005613A9">
      <w:pPr>
        <w:pStyle w:val="Textbezodsazen"/>
      </w:pPr>
    </w:p>
    <w:p w14:paraId="7C49C44B" w14:textId="77777777" w:rsidR="005613A9" w:rsidRDefault="005613A9" w:rsidP="005613A9">
      <w:pPr>
        <w:pStyle w:val="Textbezodsazen"/>
      </w:pPr>
    </w:p>
    <w:p w14:paraId="34FC6ADB" w14:textId="77777777" w:rsidR="005613A9" w:rsidRDefault="005613A9" w:rsidP="005613A9">
      <w:pPr>
        <w:pStyle w:val="Textbezodsazen"/>
      </w:pPr>
      <w:r>
        <w:t>za Zhotovitele</w:t>
      </w:r>
    </w:p>
    <w:p w14:paraId="529C25E7" w14:textId="77777777" w:rsidR="005613A9" w:rsidRDefault="005613A9" w:rsidP="005613A9">
      <w:pPr>
        <w:pStyle w:val="Textbezodsazen"/>
      </w:pPr>
    </w:p>
    <w:p w14:paraId="4B6700A9" w14:textId="77777777" w:rsidR="005613A9" w:rsidRDefault="005613A9" w:rsidP="005613A9">
      <w:pPr>
        <w:pStyle w:val="Textbezodsazen"/>
      </w:pPr>
      <w:r>
        <w:t>………………………………………………………………………………………………………</w:t>
      </w:r>
    </w:p>
    <w:p w14:paraId="499122E5" w14:textId="77777777" w:rsidR="005613A9" w:rsidRDefault="005613A9" w:rsidP="005613A9">
      <w:pPr>
        <w:pStyle w:val="Textbezodsazen"/>
      </w:pPr>
      <w:r>
        <w:t>(název a adresa účastníka zadávacího řízení)</w:t>
      </w:r>
    </w:p>
    <w:p w14:paraId="53C30E16" w14:textId="5FF47A50" w:rsidR="00A5674E" w:rsidRDefault="005613A9" w:rsidP="005613A9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FE2B7" w14:textId="77777777" w:rsidR="0020664A" w:rsidRDefault="0020664A" w:rsidP="00962258">
      <w:pPr>
        <w:spacing w:after="0" w:line="240" w:lineRule="auto"/>
      </w:pPr>
      <w:r>
        <w:separator/>
      </w:r>
    </w:p>
  </w:endnote>
  <w:endnote w:type="continuationSeparator" w:id="0">
    <w:p w14:paraId="3FE81122" w14:textId="77777777" w:rsidR="0020664A" w:rsidRDefault="0020664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41B4A" w14:textId="77777777" w:rsidR="0020664A" w:rsidRDefault="0020664A" w:rsidP="00962258">
      <w:pPr>
        <w:spacing w:after="0" w:line="240" w:lineRule="auto"/>
      </w:pPr>
      <w:r>
        <w:separator/>
      </w:r>
    </w:p>
  </w:footnote>
  <w:footnote w:type="continuationSeparator" w:id="0">
    <w:p w14:paraId="40081A89" w14:textId="77777777" w:rsidR="0020664A" w:rsidRDefault="0020664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042430">
    <w:abstractNumId w:val="5"/>
  </w:num>
  <w:num w:numId="2" w16cid:durableId="81802042">
    <w:abstractNumId w:val="4"/>
  </w:num>
  <w:num w:numId="3" w16cid:durableId="1726485335">
    <w:abstractNumId w:val="2"/>
  </w:num>
  <w:num w:numId="4" w16cid:durableId="723797281">
    <w:abstractNumId w:val="0"/>
  </w:num>
  <w:num w:numId="5" w16cid:durableId="2035495274">
    <w:abstractNumId w:val="6"/>
  </w:num>
  <w:num w:numId="6" w16cid:durableId="1785885982">
    <w:abstractNumId w:val="7"/>
  </w:num>
  <w:num w:numId="7" w16cid:durableId="266037070">
    <w:abstractNumId w:val="8"/>
  </w:num>
  <w:num w:numId="8" w16cid:durableId="1466003355">
    <w:abstractNumId w:val="1"/>
  </w:num>
  <w:num w:numId="9" w16cid:durableId="1612938262">
    <w:abstractNumId w:val="3"/>
  </w:num>
  <w:num w:numId="10" w16cid:durableId="185934483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664A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12A8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6E08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16286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613A9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10E6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1B82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7B7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B388C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0CB8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6C6E"/>
    <w:rsid w:val="00CF5CE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3287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666A7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2</TotalTime>
  <Pages>2</Pages>
  <Words>427</Words>
  <Characters>2525</Characters>
  <Application>Microsoft Office Word</Application>
  <DocSecurity>0</DocSecurity>
  <Lines>21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Šedová Jana, Ing.</cp:lastModifiedBy>
  <cp:revision>9</cp:revision>
  <cp:lastPrinted>2019-03-07T14:42:00Z</cp:lastPrinted>
  <dcterms:created xsi:type="dcterms:W3CDTF">2024-01-24T09:35:00Z</dcterms:created>
  <dcterms:modified xsi:type="dcterms:W3CDTF">2026-08-12T08:03:00Z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